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86" w:rsidRPr="00A83D2D" w:rsidRDefault="00F22086" w:rsidP="00C33C04">
      <w:pPr>
        <w:ind w:left="2832" w:right="-185"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</w:p>
    <w:p w:rsidR="00F22086" w:rsidRDefault="00F22086" w:rsidP="00244CEC">
      <w:pPr>
        <w:ind w:left="2832" w:right="-185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r w:rsidRPr="00533693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659874069" r:id="rId6"/>
        </w:object>
      </w:r>
      <w:r>
        <w:rPr>
          <w:sz w:val="28"/>
          <w:szCs w:val="28"/>
          <w:lang w:val="uk-UA"/>
        </w:rPr>
        <w:t xml:space="preserve">      </w:t>
      </w:r>
    </w:p>
    <w:p w:rsidR="00F22086" w:rsidRDefault="00F22086" w:rsidP="00244CE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 районна  в  м. Полтаві  рада</w:t>
      </w:r>
    </w:p>
    <w:p w:rsidR="00F22086" w:rsidRDefault="00F22086" w:rsidP="00244CE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F22086" w:rsidRDefault="00F22086" w:rsidP="00244CE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 І Ш Е Н Н Я</w:t>
      </w:r>
    </w:p>
    <w:p w:rsidR="00F22086" w:rsidRDefault="00F22086" w:rsidP="00244CEC">
      <w:pPr>
        <w:rPr>
          <w:b/>
          <w:sz w:val="28"/>
          <w:szCs w:val="28"/>
          <w:lang w:val="uk-UA"/>
        </w:rPr>
      </w:pPr>
    </w:p>
    <w:p w:rsidR="00F22086" w:rsidRPr="00B0182F" w:rsidRDefault="00F22086" w:rsidP="00244CEC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від  25.08.2020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№ </w:t>
      </w:r>
      <w:r>
        <w:rPr>
          <w:sz w:val="28"/>
          <w:szCs w:val="28"/>
          <w:lang w:val="en-US"/>
        </w:rPr>
        <w:t>190</w:t>
      </w:r>
    </w:p>
    <w:p w:rsidR="00F22086" w:rsidRDefault="00F22086" w:rsidP="00244CEC">
      <w:pPr>
        <w:rPr>
          <w:sz w:val="28"/>
          <w:szCs w:val="28"/>
          <w:lang w:val="uk-UA"/>
        </w:rPr>
      </w:pPr>
    </w:p>
    <w:p w:rsidR="00F22086" w:rsidRDefault="00F22086" w:rsidP="00244C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втрату статусу </w:t>
      </w:r>
    </w:p>
    <w:p w:rsidR="00F22086" w:rsidRDefault="00F22086" w:rsidP="00244C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1, 15.11.2003 р.н.,</w:t>
      </w:r>
    </w:p>
    <w:p w:rsidR="00F22086" w:rsidRDefault="00F22086" w:rsidP="00244C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2, 02.07.2006 р.н.</w:t>
      </w:r>
    </w:p>
    <w:p w:rsidR="00F22086" w:rsidRDefault="00F22086" w:rsidP="00244CEC">
      <w:pPr>
        <w:rPr>
          <w:sz w:val="28"/>
          <w:szCs w:val="28"/>
          <w:lang w:val="uk-UA"/>
        </w:rPr>
      </w:pPr>
    </w:p>
    <w:p w:rsidR="00F22086" w:rsidRDefault="00F22086" w:rsidP="00244CEC">
      <w:pPr>
        <w:rPr>
          <w:sz w:val="28"/>
          <w:szCs w:val="28"/>
          <w:lang w:val="uk-UA"/>
        </w:rPr>
      </w:pPr>
    </w:p>
    <w:p w:rsidR="00F22086" w:rsidRDefault="00F22086" w:rsidP="00244C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служби у справах дітей та відповідні матеріали про втрату статусу дітей-сиріт та дітей, позбавлених батьківського піклування, керуючись </w:t>
      </w:r>
      <w:r w:rsidRPr="004759D9">
        <w:rPr>
          <w:sz w:val="28"/>
          <w:szCs w:val="28"/>
          <w:lang w:val="uk-UA"/>
        </w:rPr>
        <w:t>п. 27</w:t>
      </w:r>
      <w:r>
        <w:rPr>
          <w:sz w:val="28"/>
          <w:szCs w:val="28"/>
          <w:lang w:val="uk-UA"/>
        </w:rPr>
        <w:t xml:space="preserve">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 Полтаві ради</w:t>
      </w:r>
    </w:p>
    <w:p w:rsidR="00F22086" w:rsidRDefault="00F22086" w:rsidP="00244CEC">
      <w:pPr>
        <w:jc w:val="both"/>
        <w:rPr>
          <w:sz w:val="16"/>
          <w:szCs w:val="16"/>
          <w:lang w:val="uk-UA"/>
        </w:rPr>
      </w:pPr>
    </w:p>
    <w:p w:rsidR="00F22086" w:rsidRDefault="00F22086" w:rsidP="00244C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F22086" w:rsidRDefault="00F22086" w:rsidP="00244CEC">
      <w:pPr>
        <w:jc w:val="both"/>
        <w:rPr>
          <w:sz w:val="16"/>
          <w:szCs w:val="16"/>
          <w:lang w:val="uk-UA"/>
        </w:rPr>
      </w:pPr>
    </w:p>
    <w:p w:rsidR="00F22086" w:rsidRPr="0007299F" w:rsidRDefault="00F22086" w:rsidP="000E7D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неповнолітнього ОСОБА 1, 15.11.2003 р.н. та малолітнього ОСОБА 2, 02.07.2006 р.н. такими, що втратили статус </w:t>
      </w:r>
      <w:r w:rsidRPr="00BF69CF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ітей</w:t>
      </w:r>
      <w:r w:rsidRPr="00BF69CF">
        <w:rPr>
          <w:sz w:val="28"/>
          <w:szCs w:val="28"/>
          <w:lang w:val="uk-UA"/>
        </w:rPr>
        <w:t>, позбавлен</w:t>
      </w:r>
      <w:r>
        <w:rPr>
          <w:sz w:val="28"/>
          <w:szCs w:val="28"/>
          <w:lang w:val="uk-UA"/>
        </w:rPr>
        <w:t>их</w:t>
      </w:r>
      <w:r w:rsidRPr="00BF69CF">
        <w:rPr>
          <w:sz w:val="28"/>
          <w:szCs w:val="28"/>
          <w:lang w:val="uk-UA"/>
        </w:rPr>
        <w:t xml:space="preserve"> батьківського піклування</w:t>
      </w:r>
      <w:r>
        <w:rPr>
          <w:sz w:val="28"/>
          <w:szCs w:val="28"/>
          <w:lang w:val="uk-UA"/>
        </w:rPr>
        <w:t>, у зв’язку і</w:t>
      </w:r>
      <w:r w:rsidRPr="00B73A80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поновленням матері ОСОБА 3 в батьківських правах, відповідно до рішення Київсько</w:t>
      </w:r>
      <w:r w:rsidRPr="00B73A80">
        <w:rPr>
          <w:sz w:val="28"/>
          <w:szCs w:val="28"/>
          <w:lang w:val="uk-UA"/>
        </w:rPr>
        <w:t>го районного</w:t>
      </w:r>
      <w:r>
        <w:rPr>
          <w:sz w:val="28"/>
          <w:szCs w:val="28"/>
          <w:lang w:val="uk-UA"/>
        </w:rPr>
        <w:t xml:space="preserve"> суду </w:t>
      </w:r>
      <w:r>
        <w:rPr>
          <w:sz w:val="28"/>
          <w:szCs w:val="28"/>
          <w:lang w:val="uk-UA"/>
        </w:rPr>
        <w:br/>
        <w:t>м. Полтави від 09.07.2020</w:t>
      </w:r>
      <w:r w:rsidRPr="00B73A8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F22086" w:rsidRDefault="00F22086" w:rsidP="00244C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Вважати такими, що втратили чинність рішення виконавчого комітету Київської районної в м. Полтаві ради від 10.05.2012 № </w:t>
      </w:r>
      <w:bookmarkStart w:id="0" w:name="_GoBack"/>
      <w:bookmarkEnd w:id="0"/>
      <w:r>
        <w:rPr>
          <w:sz w:val="28"/>
          <w:szCs w:val="28"/>
          <w:lang w:val="uk-UA"/>
        </w:rPr>
        <w:t>275 «Про статус дітей та призначення піклування» та рішення виконавчого комітету Київської районної в м. Полтаві ради від 24.03.2020 №83 «Про припинення опіки/піклування та тимчасове влаштування дітей».</w:t>
      </w:r>
    </w:p>
    <w:p w:rsidR="00F22086" w:rsidRDefault="00F22086" w:rsidP="00244CEC">
      <w:pPr>
        <w:jc w:val="both"/>
        <w:rPr>
          <w:sz w:val="28"/>
          <w:szCs w:val="28"/>
          <w:lang w:val="uk-UA"/>
        </w:rPr>
      </w:pPr>
    </w:p>
    <w:p w:rsidR="00F22086" w:rsidRDefault="00F22086" w:rsidP="00244CEC">
      <w:pPr>
        <w:jc w:val="both"/>
        <w:rPr>
          <w:sz w:val="28"/>
          <w:szCs w:val="28"/>
          <w:lang w:val="uk-UA"/>
        </w:rPr>
      </w:pPr>
    </w:p>
    <w:p w:rsidR="00F22086" w:rsidRDefault="00F22086" w:rsidP="009E14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Сергій СИНЯГІВСЬКИЙ</w:t>
      </w:r>
    </w:p>
    <w:p w:rsidR="00F22086" w:rsidRDefault="00F22086" w:rsidP="00244CEC">
      <w:pPr>
        <w:ind w:left="4248" w:firstLine="708"/>
        <w:rPr>
          <w:sz w:val="28"/>
          <w:szCs w:val="28"/>
          <w:lang w:val="uk-UA"/>
        </w:rPr>
      </w:pPr>
    </w:p>
    <w:p w:rsidR="00F22086" w:rsidRDefault="00F22086" w:rsidP="00244CEC">
      <w:pPr>
        <w:ind w:left="5040"/>
        <w:rPr>
          <w:sz w:val="28"/>
          <w:szCs w:val="28"/>
          <w:lang w:val="uk-UA"/>
        </w:rPr>
      </w:pPr>
    </w:p>
    <w:p w:rsidR="00F22086" w:rsidRPr="009D4741" w:rsidRDefault="00F22086" w:rsidP="00C1397D">
      <w:pPr>
        <w:rPr>
          <w:sz w:val="28"/>
          <w:szCs w:val="28"/>
        </w:rPr>
      </w:pPr>
    </w:p>
    <w:p w:rsidR="00F22086" w:rsidRPr="004759D9" w:rsidRDefault="00F22086" w:rsidP="00C1397D">
      <w:pPr>
        <w:rPr>
          <w:sz w:val="28"/>
          <w:szCs w:val="28"/>
        </w:rPr>
      </w:pPr>
    </w:p>
    <w:sectPr w:rsidR="00F22086" w:rsidRPr="004759D9" w:rsidSect="00456196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3814"/>
    <w:multiLevelType w:val="hybridMultilevel"/>
    <w:tmpl w:val="C2BE816C"/>
    <w:lvl w:ilvl="0" w:tplc="C6A08D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809"/>
    <w:rsid w:val="000066A0"/>
    <w:rsid w:val="00040499"/>
    <w:rsid w:val="0007299F"/>
    <w:rsid w:val="000C4F90"/>
    <w:rsid w:val="000E7D3D"/>
    <w:rsid w:val="001269F8"/>
    <w:rsid w:val="00142743"/>
    <w:rsid w:val="001509ED"/>
    <w:rsid w:val="001776CD"/>
    <w:rsid w:val="001825D2"/>
    <w:rsid w:val="00191ADE"/>
    <w:rsid w:val="001E03FE"/>
    <w:rsid w:val="002224C0"/>
    <w:rsid w:val="00226FDD"/>
    <w:rsid w:val="00244CEC"/>
    <w:rsid w:val="002949AD"/>
    <w:rsid w:val="002970DC"/>
    <w:rsid w:val="002B4DD3"/>
    <w:rsid w:val="002C1EC6"/>
    <w:rsid w:val="003D5E30"/>
    <w:rsid w:val="00433F02"/>
    <w:rsid w:val="00456196"/>
    <w:rsid w:val="00470DED"/>
    <w:rsid w:val="004759D9"/>
    <w:rsid w:val="0049433E"/>
    <w:rsid w:val="004F60DD"/>
    <w:rsid w:val="00516F27"/>
    <w:rsid w:val="0052293C"/>
    <w:rsid w:val="00533693"/>
    <w:rsid w:val="00533F2B"/>
    <w:rsid w:val="00587943"/>
    <w:rsid w:val="005A1895"/>
    <w:rsid w:val="005B168B"/>
    <w:rsid w:val="005D07F1"/>
    <w:rsid w:val="005D4E6E"/>
    <w:rsid w:val="00637809"/>
    <w:rsid w:val="00650889"/>
    <w:rsid w:val="0068640F"/>
    <w:rsid w:val="006E39C3"/>
    <w:rsid w:val="006F06B7"/>
    <w:rsid w:val="00711F21"/>
    <w:rsid w:val="00774E4A"/>
    <w:rsid w:val="007F1D26"/>
    <w:rsid w:val="008051B8"/>
    <w:rsid w:val="00814A76"/>
    <w:rsid w:val="0083579B"/>
    <w:rsid w:val="00836568"/>
    <w:rsid w:val="00846FD2"/>
    <w:rsid w:val="00875A44"/>
    <w:rsid w:val="00887855"/>
    <w:rsid w:val="008C4A49"/>
    <w:rsid w:val="008E04A2"/>
    <w:rsid w:val="008E1EC9"/>
    <w:rsid w:val="008F09DF"/>
    <w:rsid w:val="00997BC5"/>
    <w:rsid w:val="009A3D58"/>
    <w:rsid w:val="009D43B8"/>
    <w:rsid w:val="009D4741"/>
    <w:rsid w:val="009E1491"/>
    <w:rsid w:val="009E31D5"/>
    <w:rsid w:val="009E4042"/>
    <w:rsid w:val="00A03112"/>
    <w:rsid w:val="00A33BC8"/>
    <w:rsid w:val="00A83D2D"/>
    <w:rsid w:val="00B0182F"/>
    <w:rsid w:val="00B24E1B"/>
    <w:rsid w:val="00B352C5"/>
    <w:rsid w:val="00B61276"/>
    <w:rsid w:val="00B73A80"/>
    <w:rsid w:val="00BF69CF"/>
    <w:rsid w:val="00C1397D"/>
    <w:rsid w:val="00C33C04"/>
    <w:rsid w:val="00C40960"/>
    <w:rsid w:val="00CA2236"/>
    <w:rsid w:val="00CA2C08"/>
    <w:rsid w:val="00CE485D"/>
    <w:rsid w:val="00D83F01"/>
    <w:rsid w:val="00D86BE3"/>
    <w:rsid w:val="00DD4A46"/>
    <w:rsid w:val="00E018DE"/>
    <w:rsid w:val="00E026E9"/>
    <w:rsid w:val="00E25268"/>
    <w:rsid w:val="00E61F10"/>
    <w:rsid w:val="00E76A78"/>
    <w:rsid w:val="00EA31AA"/>
    <w:rsid w:val="00F22086"/>
    <w:rsid w:val="00F73A12"/>
    <w:rsid w:val="00FC7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CEC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244CEC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3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434</TotalTime>
  <Pages>1</Pages>
  <Words>201</Words>
  <Characters>1151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Admin</cp:lastModifiedBy>
  <cp:revision>36</cp:revision>
  <cp:lastPrinted>2020-08-25T10:02:00Z</cp:lastPrinted>
  <dcterms:created xsi:type="dcterms:W3CDTF">2016-02-03T08:25:00Z</dcterms:created>
  <dcterms:modified xsi:type="dcterms:W3CDTF">2020-08-25T12:21:00Z</dcterms:modified>
</cp:coreProperties>
</file>